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94136E" w:rsidRPr="0094136E" w14:paraId="580F2990" w14:textId="77777777" w:rsidTr="007B18BC">
        <w:trPr>
          <w:trHeight w:hRule="exact" w:val="1202"/>
        </w:trPr>
        <w:tc>
          <w:tcPr>
            <w:tcW w:w="3132" w:type="dxa"/>
          </w:tcPr>
          <w:p w14:paraId="03C7634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011FA14" wp14:editId="2CB3BCA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379679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94136E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56945BF9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6589E39" wp14:editId="10BA9E7E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4994C4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94136E" w14:paraId="4001EFB2" w14:textId="77777777" w:rsidTr="007B18BC">
        <w:trPr>
          <w:trHeight w:hRule="exact" w:val="118"/>
        </w:trPr>
        <w:tc>
          <w:tcPr>
            <w:tcW w:w="3132" w:type="dxa"/>
          </w:tcPr>
          <w:p w14:paraId="58BA4BE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DFDFD6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3EE821B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94136E" w14:paraId="0A42823F" w14:textId="77777777" w:rsidTr="007B18BC">
        <w:trPr>
          <w:trHeight w:val="1263"/>
        </w:trPr>
        <w:tc>
          <w:tcPr>
            <w:tcW w:w="6264" w:type="dxa"/>
            <w:gridSpan w:val="2"/>
          </w:tcPr>
          <w:p w14:paraId="255547BF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3AE3A2F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DFB081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2718311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7BDE590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2B1C9C9C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2FFEB583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98624E6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0C089D7" w14:textId="07DB2785" w:rsidR="00DA13DF" w:rsidRPr="00BD4A3B" w:rsidRDefault="00D42701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REFERENČNO POTRDILO</w:t>
      </w:r>
      <w:r w:rsidR="0012121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0574CE2F" w14:textId="3C02C5C6" w:rsidR="00A81B20" w:rsidRPr="00BD4A3B" w:rsidRDefault="002D08B4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v postopku 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javn</w:t>
      </w: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ega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</w:t>
      </w: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a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z oznako</w:t>
      </w:r>
    </w:p>
    <w:p w14:paraId="3D20906A" w14:textId="6DA9ED02" w:rsidR="00474485" w:rsidRPr="00BD4A3B" w:rsidRDefault="00432B6E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432B6E">
        <w:rPr>
          <w:rFonts w:asciiTheme="minorHAnsi" w:hAnsiTheme="minorHAnsi"/>
          <w:b/>
          <w:color w:val="FFFFFF" w:themeColor="background1"/>
          <w:sz w:val="28"/>
          <w:szCs w:val="28"/>
        </w:rPr>
        <w:t>IC-SAP-18-029/26</w:t>
      </w:r>
      <w:r w:rsidR="00AF7D45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253486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S</w:t>
      </w:r>
    </w:p>
    <w:p w14:paraId="38F7D69B" w14:textId="77777777" w:rsidR="00121210" w:rsidRPr="00F064AA" w:rsidRDefault="00121210" w:rsidP="00121210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F064AA">
        <w:rPr>
          <w:rFonts w:asciiTheme="minorHAnsi" w:hAnsiTheme="minorHAnsi"/>
          <w:i/>
          <w:sz w:val="20"/>
          <w:szCs w:val="22"/>
          <w:u w:val="single"/>
        </w:rPr>
        <w:t xml:space="preserve">Obrazec se izpolni za vsak referenčni </w:t>
      </w:r>
      <w:r w:rsidR="000D576B" w:rsidRPr="00F064AA">
        <w:rPr>
          <w:rFonts w:asciiTheme="minorHAnsi" w:hAnsiTheme="minorHAnsi"/>
          <w:i/>
          <w:sz w:val="20"/>
          <w:szCs w:val="22"/>
          <w:u w:val="single"/>
        </w:rPr>
        <w:t>posel</w:t>
      </w:r>
      <w:r w:rsidR="00CA76FF" w:rsidRPr="00F064AA">
        <w:rPr>
          <w:rFonts w:asciiTheme="minorHAnsi" w:hAnsiTheme="minorHAnsi"/>
          <w:i/>
          <w:sz w:val="20"/>
          <w:szCs w:val="22"/>
          <w:u w:val="single"/>
        </w:rPr>
        <w:t xml:space="preserve"> </w:t>
      </w:r>
      <w:r w:rsidRPr="00F064AA">
        <w:rPr>
          <w:rFonts w:asciiTheme="minorHAnsi" w:hAnsiTheme="minorHAnsi"/>
          <w:i/>
          <w:sz w:val="20"/>
          <w:szCs w:val="22"/>
          <w:u w:val="single"/>
        </w:rPr>
        <w:t>posebej.</w:t>
      </w:r>
    </w:p>
    <w:p w14:paraId="74D9517D" w14:textId="77777777" w:rsidR="009909B6" w:rsidRDefault="009909B6" w:rsidP="00121210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189BC8C4" w14:textId="77777777" w:rsidR="000D3823" w:rsidRPr="00987F7F" w:rsidRDefault="000D3823" w:rsidP="000D382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Izdajatelj referenčnega potrdila (</w:t>
      </w:r>
      <w:r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987F7F">
        <w:rPr>
          <w:rFonts w:asciiTheme="minorHAnsi" w:hAnsiTheme="minorHAnsi" w:cstheme="minorHAnsi"/>
          <w:sz w:val="22"/>
          <w:szCs w:val="22"/>
        </w:rPr>
        <w:t>naročnik)</w:t>
      </w:r>
      <w:r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D16919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0" w:name="_Hlk118964269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0"/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05B9B3BC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030E9FF" w14:textId="77777777" w:rsidR="00987F7F" w:rsidRPr="00987F7F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proofErr w:type="gramStart"/>
      <w:r w:rsidRPr="00987F7F">
        <w:rPr>
          <w:rFonts w:asciiTheme="minorHAnsi" w:hAnsiTheme="minorHAnsi"/>
          <w:sz w:val="22"/>
          <w:szCs w:val="22"/>
        </w:rPr>
        <w:t>zanj</w:t>
      </w:r>
      <w:proofErr w:type="gramEnd"/>
      <w:r w:rsidRPr="00987F7F">
        <w:rPr>
          <w:rFonts w:asciiTheme="minorHAnsi" w:hAnsiTheme="minorHAnsi"/>
          <w:sz w:val="22"/>
          <w:szCs w:val="22"/>
        </w:rPr>
        <w:t xml:space="preserve"> odgovorna oseba (ime in priimek) </w:t>
      </w:r>
      <w:bookmarkStart w:id="1" w:name="_Hlk156559024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/>
          <w:sz w:val="22"/>
          <w:szCs w:val="22"/>
        </w:rPr>
        <w:t xml:space="preserve">, </w:t>
      </w:r>
      <w:bookmarkEnd w:id="1"/>
    </w:p>
    <w:p w14:paraId="2F8DA60B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kot naročnik potrjujemo in pod kazensko in materialno odgovornostjo izjavljamo, da je izvajalec</w:t>
      </w:r>
    </w:p>
    <w:p w14:paraId="6827B5A2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566FE62F" w14:textId="77777777" w:rsidR="00987F7F" w:rsidRPr="00987F7F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bookmarkStart w:id="2" w:name="_Hlk132889470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0756A40E" w14:textId="544A5049" w:rsidR="00432B6E" w:rsidRPr="005E1473" w:rsidRDefault="00987F7F" w:rsidP="00432B6E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za nas na podlagi pogodbe/naročilnice št</w:t>
      </w:r>
      <w:bookmarkStart w:id="3" w:name="_Hlk173406177"/>
      <w:r w:rsidR="00DE761C">
        <w:rPr>
          <w:rFonts w:asciiTheme="minorHAnsi" w:hAnsiTheme="minorHAnsi" w:cstheme="minorHAnsi"/>
          <w:sz w:val="22"/>
          <w:szCs w:val="22"/>
        </w:rPr>
        <w:t>.</w:t>
      </w:r>
      <w:r w:rsidR="00C17FC2">
        <w:rPr>
          <w:rFonts w:asciiTheme="minorHAnsi" w:hAnsiTheme="minorHAnsi" w:cstheme="minorHAnsi"/>
          <w:sz w:val="22"/>
          <w:szCs w:val="22"/>
        </w:rPr>
        <w:t xml:space="preserve">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3"/>
      <w:r w:rsidRPr="00987F7F">
        <w:rPr>
          <w:rFonts w:asciiTheme="minorHAnsi" w:hAnsiTheme="minorHAnsi"/>
          <w:sz w:val="22"/>
          <w:szCs w:val="22"/>
        </w:rPr>
        <w:t>,</w:t>
      </w:r>
      <w:r w:rsidRPr="00987F7F">
        <w:rPr>
          <w:rFonts w:asciiTheme="minorHAnsi" w:hAnsiTheme="minorHAnsi" w:cstheme="minorHAnsi"/>
          <w:sz w:val="22"/>
          <w:szCs w:val="22"/>
        </w:rPr>
        <w:t xml:space="preserve"> z dne</w:t>
      </w:r>
      <w:r w:rsidR="00C17FC2">
        <w:rPr>
          <w:rFonts w:asciiTheme="minorHAnsi" w:hAnsiTheme="minorHAnsi" w:cstheme="minorHAnsi"/>
          <w:sz w:val="22"/>
          <w:szCs w:val="22"/>
        </w:rPr>
        <w:t xml:space="preserve">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="00EE6F8E">
        <w:rPr>
          <w:rFonts w:asciiTheme="minorHAnsi" w:hAnsiTheme="minorHAnsi" w:cstheme="minorHAnsi"/>
          <w:sz w:val="22"/>
          <w:szCs w:val="22"/>
        </w:rPr>
        <w:t xml:space="preserve"> </w:t>
      </w:r>
      <w:r w:rsidR="000D3823" w:rsidRPr="00EE6F8E">
        <w:rPr>
          <w:rFonts w:asciiTheme="minorHAnsi" w:hAnsiTheme="minorHAnsi" w:cstheme="minorHAnsi"/>
          <w:sz w:val="22"/>
          <w:szCs w:val="22"/>
        </w:rPr>
        <w:t xml:space="preserve">v okviru </w:t>
      </w:r>
      <w:r w:rsidR="000D3823" w:rsidRPr="00EE6F8E">
        <w:rPr>
          <w:rFonts w:asciiTheme="minorHAnsi" w:hAnsiTheme="minorHAnsi" w:cstheme="minorHAnsi"/>
          <w:bCs/>
          <w:sz w:val="22"/>
          <w:szCs w:val="22"/>
        </w:rPr>
        <w:t>referenčnega posla/projekta,</w:t>
      </w:r>
      <w:r w:rsidR="000D3823" w:rsidRPr="00542F4C">
        <w:t xml:space="preserve"> </w:t>
      </w:r>
      <w:r w:rsidR="000D3823" w:rsidRPr="00EE6F8E">
        <w:rPr>
          <w:rFonts w:asciiTheme="minorHAnsi" w:hAnsiTheme="minorHAnsi" w:cstheme="minorHAnsi"/>
          <w:bCs/>
          <w:sz w:val="22"/>
          <w:szCs w:val="22"/>
        </w:rPr>
        <w:t>v referenčnem obdobju, kot ga je določil naročnik v razpisni dokumentaciji predmetnega postopka javnega naročanja,</w:t>
      </w:r>
      <w:r w:rsidR="00D52393" w:rsidRPr="00D52393">
        <w:t xml:space="preserve"> </w:t>
      </w:r>
      <w:r w:rsidR="00432B6E">
        <w:t>(</w:t>
      </w:r>
      <w:r w:rsidR="00432B6E" w:rsidRPr="00C15624">
        <w:rPr>
          <w:rFonts w:asciiTheme="minorHAnsi" w:hAnsiTheme="minorHAnsi"/>
          <w:sz w:val="22"/>
          <w:szCs w:val="22"/>
        </w:rPr>
        <w:t>kvalitetno in v skladu s pogodbenimi določili)</w:t>
      </w:r>
      <w:r w:rsidR="00432B6E">
        <w:rPr>
          <w:rFonts w:asciiTheme="minorHAnsi" w:hAnsiTheme="minorHAnsi"/>
          <w:sz w:val="22"/>
          <w:szCs w:val="22"/>
        </w:rPr>
        <w:t xml:space="preserve"> </w:t>
      </w:r>
      <w:r w:rsidR="00432B6E" w:rsidRPr="005E1473">
        <w:rPr>
          <w:rFonts w:asciiTheme="minorHAnsi" w:hAnsiTheme="minorHAnsi" w:cstheme="minorHAnsi"/>
          <w:b/>
          <w:bCs/>
          <w:sz w:val="22"/>
          <w:szCs w:val="22"/>
        </w:rPr>
        <w:t>uspešno in kakovostno izvedel oz. izvaja storitve</w:t>
      </w:r>
      <w:r w:rsidR="00432B6E" w:rsidRPr="005E1473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footnoteReference w:id="2"/>
      </w:r>
      <w:r w:rsidR="00432B6E" w:rsidRPr="005E1473">
        <w:rPr>
          <w:rFonts w:asciiTheme="minorHAnsi" w:hAnsiTheme="minorHAnsi" w:cstheme="minorHAnsi"/>
          <w:b/>
          <w:bCs/>
          <w:sz w:val="22"/>
          <w:szCs w:val="22"/>
        </w:rPr>
        <w:t>:</w:t>
      </w:r>
      <w:proofErr w:type="gramStart"/>
    </w:p>
    <w:p w14:paraId="5FB5BC9D" w14:textId="41F6D5DD" w:rsidR="00DE761C" w:rsidRPr="00DE761C" w:rsidRDefault="00432B6E" w:rsidP="00DE761C">
      <w:pPr>
        <w:numPr>
          <w:ilvl w:val="1"/>
          <w:numId w:val="37"/>
        </w:numPr>
        <w:spacing w:after="60"/>
        <w:ind w:left="284" w:hanging="284"/>
        <w:jc w:val="both"/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</w:pPr>
      <w:proofErr w:type="gramEnd"/>
      <w:r w:rsidRPr="00432B6E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upravljanje SAP ECC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 xml:space="preserve">, in sicer v realizirani vrednosti 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instrText xml:space="preserve"> FORMTEXT </w:instrTex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fldChar w:fldCharType="separate"/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 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 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 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 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 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fldChar w:fldCharType="end"/>
      </w:r>
      <w:r w:rsidR="00C17FC2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 xml:space="preserve"> 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EUR brez DDV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vertAlign w:val="superscript"/>
          <w:lang w:eastAsia="ar-SA"/>
        </w:rPr>
        <w:footnoteReference w:id="3"/>
      </w:r>
      <w:proofErr w:type="gramStart"/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.</w:t>
      </w:r>
      <w:proofErr w:type="gramEnd"/>
    </w:p>
    <w:p w14:paraId="2FEC5C69" w14:textId="5A11C00E" w:rsidR="00432B6E" w:rsidRPr="00432B6E" w:rsidRDefault="00432B6E" w:rsidP="00DE761C">
      <w:pPr>
        <w:spacing w:after="60"/>
        <w:ind w:left="-76"/>
        <w:jc w:val="both"/>
        <w:rPr>
          <w:rFonts w:asciiTheme="minorHAnsi" w:eastAsia="Calibri" w:hAnsiTheme="minorHAnsi" w:cs="Tahoma"/>
          <w:kern w:val="1"/>
          <w:sz w:val="22"/>
          <w:szCs w:val="22"/>
          <w:lang w:eastAsia="ar-SA"/>
        </w:rPr>
      </w:pPr>
    </w:p>
    <w:p w14:paraId="1F12F12B" w14:textId="357754DB" w:rsidR="00432B6E" w:rsidRPr="00DE761C" w:rsidRDefault="00432B6E" w:rsidP="00DE761C">
      <w:pPr>
        <w:numPr>
          <w:ilvl w:val="1"/>
          <w:numId w:val="37"/>
        </w:numPr>
        <w:spacing w:after="60"/>
        <w:ind w:left="284" w:hanging="284"/>
        <w:jc w:val="both"/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</w:pPr>
      <w:r w:rsidRPr="00432B6E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upravljanje baze podatkov Microsoft SQL Server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 xml:space="preserve">, in sicer v realizirani vrednosti 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instrText xml:space="preserve"> FORMTEXT </w:instrTex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fldChar w:fldCharType="separate"/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 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 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 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 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 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fldChar w:fldCharType="end"/>
      </w:r>
      <w:r w:rsidR="00C17FC2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 xml:space="preserve"> 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EUR brez DDV</w:t>
      </w:r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vertAlign w:val="superscript"/>
          <w:lang w:eastAsia="ar-SA"/>
        </w:rPr>
        <w:footnoteReference w:id="4"/>
      </w:r>
      <w:proofErr w:type="gramStart"/>
      <w:r w:rsidR="00DE761C" w:rsidRPr="00DE761C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.</w:t>
      </w:r>
      <w:proofErr w:type="gramEnd"/>
    </w:p>
    <w:p w14:paraId="02DD5BC3" w14:textId="77777777" w:rsidR="00E004E7" w:rsidRPr="00DC26C2" w:rsidRDefault="00E004E7" w:rsidP="00E004E7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C26C2">
        <w:rPr>
          <w:rFonts w:asciiTheme="minorHAnsi" w:hAnsiTheme="minorHAnsi" w:cstheme="minorHAnsi"/>
          <w:sz w:val="22"/>
          <w:szCs w:val="22"/>
        </w:rPr>
        <w:t xml:space="preserve">Izjavljamo, da smo seznanjeni z dejstvom, da ima naročnik ZZZS pravico do preverjanja verodostojnosti tega potrdila, zato navajamo kontaktno osebo (ime, priimek, tel. št. ali </w:t>
      </w:r>
      <w:proofErr w:type="gramStart"/>
      <w:r w:rsidRPr="00DC26C2">
        <w:rPr>
          <w:rFonts w:asciiTheme="minorHAnsi" w:hAnsiTheme="minorHAnsi" w:cstheme="minorHAnsi"/>
          <w:sz w:val="22"/>
          <w:szCs w:val="22"/>
        </w:rPr>
        <w:t>e-mail</w:t>
      </w:r>
      <w:proofErr w:type="gramEnd"/>
      <w:r w:rsidRPr="00DC26C2">
        <w:rPr>
          <w:rFonts w:asciiTheme="minorHAnsi" w:hAnsiTheme="minorHAnsi" w:cstheme="minorHAnsi"/>
          <w:sz w:val="22"/>
          <w:szCs w:val="22"/>
        </w:rPr>
        <w:t xml:space="preserve">): </w:t>
      </w:r>
      <w:r w:rsidRPr="00AE03B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E03B5">
        <w:rPr>
          <w:rFonts w:asciiTheme="minorHAnsi" w:hAnsiTheme="minorHAnsi"/>
          <w:sz w:val="22"/>
          <w:szCs w:val="22"/>
        </w:rPr>
        <w:instrText xml:space="preserve"> FORMTEXT </w:instrText>
      </w:r>
      <w:r w:rsidRPr="00AE03B5">
        <w:rPr>
          <w:rFonts w:asciiTheme="minorHAnsi" w:hAnsiTheme="minorHAnsi"/>
          <w:sz w:val="22"/>
          <w:szCs w:val="22"/>
        </w:rPr>
      </w:r>
      <w:r w:rsidRPr="00AE03B5">
        <w:rPr>
          <w:rFonts w:asciiTheme="minorHAnsi" w:hAnsiTheme="minorHAnsi"/>
          <w:sz w:val="22"/>
          <w:szCs w:val="22"/>
        </w:rPr>
        <w:fldChar w:fldCharType="separate"/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115F686" w14:textId="77777777" w:rsidR="00E004E7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2B172B">
        <w:rPr>
          <w:rFonts w:asciiTheme="minorHAnsi" w:hAnsiTheme="minorHAnsi" w:cs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 oziroma</w:t>
      </w:r>
      <w:proofErr w:type="gramStart"/>
      <w:r w:rsidRPr="002B172B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Pr="002B172B">
        <w:rPr>
          <w:rFonts w:asciiTheme="minorHAnsi" w:hAnsiTheme="minorHAnsi" w:cstheme="minorHAnsi"/>
          <w:sz w:val="22"/>
          <w:szCs w:val="22"/>
        </w:rPr>
        <w:t xml:space="preserve"> da so te obdelave skladne z zahtevami zakonodaje na področju varstva osebnih podatko</w:t>
      </w:r>
      <w:r>
        <w:rPr>
          <w:rFonts w:asciiTheme="minorHAnsi" w:hAnsiTheme="minorHAnsi" w:cstheme="minorHAnsi"/>
          <w:sz w:val="22"/>
          <w:szCs w:val="22"/>
        </w:rPr>
        <w:t>v.</w:t>
      </w:r>
    </w:p>
    <w:p w14:paraId="429F2C61" w14:textId="77777777" w:rsidR="00E004E7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764A77" w14:textId="77777777" w:rsidR="00E004E7" w:rsidRPr="00932B15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V </w:t>
      </w:r>
      <w:bookmarkStart w:id="4" w:name="Besedilo29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  <w:r w:rsidRPr="00932B15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5" w:name="Besedilo30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5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139E09" w14:textId="77777777" w:rsidR="00E004E7" w:rsidRDefault="00E004E7" w:rsidP="00E004E7">
      <w:pPr>
        <w:jc w:val="both"/>
        <w:rPr>
          <w:sz w:val="22"/>
          <w:szCs w:val="22"/>
        </w:rPr>
      </w:pPr>
    </w:p>
    <w:p w14:paraId="13A27AD7" w14:textId="77777777" w:rsidR="00E004E7" w:rsidRPr="00932B15" w:rsidRDefault="00E004E7" w:rsidP="00E004E7">
      <w:pPr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1500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>
        <w:rPr>
          <w:sz w:val="22"/>
          <w:szCs w:val="22"/>
        </w:rPr>
        <w:tab/>
      </w:r>
      <w:r w:rsidRPr="00932B15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5B4F4D17" w14:textId="77777777" w:rsidR="00E004E7" w:rsidRDefault="00E004E7" w:rsidP="00E004E7">
      <w:pPr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podpis odgovorne osebe </w:t>
      </w:r>
    </w:p>
    <w:p w14:paraId="015430B6" w14:textId="55E66487" w:rsidR="00121210" w:rsidRPr="00121210" w:rsidRDefault="00E004E7" w:rsidP="00DE761C">
      <w:pPr>
        <w:ind w:left="424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izdajatelja referenčnega potrdila</w:t>
      </w:r>
    </w:p>
    <w:sectPr w:rsidR="00121210" w:rsidRPr="00121210" w:rsidSect="007435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4" w:code="9"/>
      <w:pgMar w:top="1418" w:right="1021" w:bottom="124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46E2B" w14:textId="77777777" w:rsidR="00A53E6D" w:rsidRDefault="00A53E6D">
      <w:r>
        <w:separator/>
      </w:r>
    </w:p>
  </w:endnote>
  <w:endnote w:type="continuationSeparator" w:id="0">
    <w:p w14:paraId="7CEB4B3F" w14:textId="77777777" w:rsidR="00A53E6D" w:rsidRDefault="00A53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altName w:val="Euphemia"/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5FC33" w14:textId="77777777" w:rsidR="00FB47BF" w:rsidRDefault="00FB47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C027" w14:textId="77777777" w:rsidR="0051683E" w:rsidRPr="009722C8" w:rsidRDefault="0051683E" w:rsidP="00712A83">
    <w:pPr>
      <w:pStyle w:val="Noga"/>
      <w:pBdr>
        <w:top w:val="single" w:sz="4" w:space="1" w:color="auto"/>
      </w:pBdr>
      <w:rPr>
        <w:sz w:val="16"/>
        <w:szCs w:val="16"/>
      </w:rPr>
    </w:pPr>
    <w:r w:rsidRPr="009722C8">
      <w:rPr>
        <w:sz w:val="16"/>
        <w:szCs w:val="16"/>
      </w:rPr>
      <w:t>ZZZS</w:t>
    </w:r>
    <w:r w:rsidRPr="009722C8">
      <w:rPr>
        <w:sz w:val="16"/>
        <w:szCs w:val="16"/>
      </w:rPr>
      <w:tab/>
      <w:t xml:space="preserve">Stran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PAGE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  <w:r w:rsidRPr="009722C8">
      <w:rPr>
        <w:sz w:val="16"/>
        <w:szCs w:val="16"/>
      </w:rPr>
      <w:t xml:space="preserve"> od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NUMPAGES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EB06F" w14:textId="77777777" w:rsidR="00FB47BF" w:rsidRDefault="00FB47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89C53" w14:textId="77777777" w:rsidR="00A53E6D" w:rsidRDefault="00A53E6D">
      <w:r>
        <w:separator/>
      </w:r>
    </w:p>
  </w:footnote>
  <w:footnote w:type="continuationSeparator" w:id="0">
    <w:p w14:paraId="32CFBE9F" w14:textId="77777777" w:rsidR="00A53E6D" w:rsidRDefault="00A53E6D">
      <w:r>
        <w:continuationSeparator/>
      </w:r>
    </w:p>
  </w:footnote>
  <w:footnote w:id="1">
    <w:p w14:paraId="2B71C445" w14:textId="77777777" w:rsidR="000D3823" w:rsidRPr="00D52393" w:rsidRDefault="000D3823" w:rsidP="00D52393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D3170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31703">
        <w:rPr>
          <w:rFonts w:asciiTheme="minorHAnsi" w:hAnsiTheme="minorHAnsi" w:cstheme="minorHAnsi"/>
          <w:sz w:val="18"/>
          <w:szCs w:val="18"/>
        </w:rPr>
        <w:t xml:space="preserve"> Navesti</w:t>
      </w:r>
      <w:r w:rsidRPr="002D7860">
        <w:rPr>
          <w:rFonts w:asciiTheme="minorHAnsi" w:hAnsiTheme="minorHAnsi" w:cstheme="minorHAnsi"/>
          <w:sz w:val="18"/>
          <w:szCs w:val="18"/>
        </w:rPr>
        <w:t xml:space="preserve"> je potrebno prvotnega naročnika posla, ki je naročilo oddal v izvajanje (ne izvajalca, ki je posel oddal v nadaljnje izvajanje </w:t>
      </w:r>
      <w:r w:rsidRPr="00D52393">
        <w:rPr>
          <w:rFonts w:asciiTheme="minorHAnsi" w:hAnsiTheme="minorHAnsi" w:cstheme="minorHAnsi"/>
          <w:sz w:val="18"/>
          <w:szCs w:val="18"/>
        </w:rPr>
        <w:t xml:space="preserve">drugemu gospodarskemu subjektu, npr. podizvajalcu, soponudniku ali drugo). </w:t>
      </w:r>
      <w:r w:rsidRPr="00D52393">
        <w:rPr>
          <w:rFonts w:asciiTheme="minorHAnsi" w:hAnsiTheme="minorHAnsi" w:cstheme="minorHAnsi"/>
          <w:sz w:val="18"/>
          <w:szCs w:val="18"/>
          <w:u w:val="single"/>
        </w:rPr>
        <w:t>Naročnik bo zavrnil referenco kot neustrezno, če kot referenčni naročnik nastopa ponudnik sam (lastna referenca)</w:t>
      </w:r>
      <w:r w:rsidRPr="00D52393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3AC24502" w14:textId="77777777" w:rsidR="00432B6E" w:rsidRPr="00292105" w:rsidRDefault="00432B6E" w:rsidP="00432B6E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9210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92105">
        <w:rPr>
          <w:rFonts w:asciiTheme="minorHAnsi" w:hAnsiTheme="minorHAnsi" w:cstheme="minorHAnsi"/>
          <w:sz w:val="18"/>
          <w:szCs w:val="18"/>
        </w:rPr>
        <w:t xml:space="preserve"> Označi ustrezno in dopolni</w:t>
      </w:r>
      <w:proofErr w:type="gramStart"/>
      <w:r>
        <w:rPr>
          <w:rFonts w:asciiTheme="minorHAnsi" w:hAnsiTheme="minorHAnsi" w:cstheme="minorHAnsi"/>
          <w:sz w:val="18"/>
          <w:szCs w:val="18"/>
        </w:rPr>
        <w:t>.</w:t>
      </w:r>
      <w:proofErr w:type="gramEnd"/>
    </w:p>
  </w:footnote>
  <w:footnote w:id="3">
    <w:p w14:paraId="7601BDF0" w14:textId="77777777" w:rsidR="00DE761C" w:rsidRDefault="00DE761C" w:rsidP="00DE761C">
      <w:pPr>
        <w:pStyle w:val="Sprotnaopomba-besedilo"/>
      </w:pPr>
      <w:r w:rsidRPr="00E062C9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062C9">
        <w:rPr>
          <w:rFonts w:asciiTheme="minorHAnsi" w:hAnsiTheme="minorHAnsi" w:cstheme="minorHAnsi"/>
          <w:sz w:val="18"/>
          <w:szCs w:val="18"/>
        </w:rPr>
        <w:t xml:space="preserve"> Realiziran vrednost je bila izvedena v postavljenem referenčnem obdobju.</w:t>
      </w:r>
    </w:p>
  </w:footnote>
  <w:footnote w:id="4">
    <w:p w14:paraId="0853599F" w14:textId="77777777" w:rsidR="00DE761C" w:rsidRDefault="00DE761C" w:rsidP="00DE761C">
      <w:pPr>
        <w:pStyle w:val="Sprotnaopomba-besedilo"/>
      </w:pPr>
      <w:r w:rsidRPr="00E062C9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062C9">
        <w:rPr>
          <w:rFonts w:asciiTheme="minorHAnsi" w:hAnsiTheme="minorHAnsi" w:cstheme="minorHAnsi"/>
          <w:sz w:val="18"/>
          <w:szCs w:val="18"/>
        </w:rPr>
        <w:t xml:space="preserve"> Realiziran vrednost je bila izvedena v postavljenem referenčnem obdobju.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BE4A4" w14:textId="77777777" w:rsidR="00FB47BF" w:rsidRDefault="00FB47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AA9D" w14:textId="756C3EF3" w:rsidR="0051683E" w:rsidRPr="009722C8" w:rsidRDefault="0051683E" w:rsidP="00712A83">
    <w:pPr>
      <w:pStyle w:val="Glava"/>
      <w:pBdr>
        <w:bottom w:val="single" w:sz="4" w:space="1" w:color="auto"/>
      </w:pBdr>
      <w:tabs>
        <w:tab w:val="clear" w:pos="9072"/>
        <w:tab w:val="right" w:pos="9355"/>
      </w:tabs>
      <w:rPr>
        <w:i/>
        <w:sz w:val="16"/>
        <w:szCs w:val="16"/>
      </w:rPr>
    </w:pPr>
    <w:r w:rsidRPr="009722C8">
      <w:rPr>
        <w:i/>
        <w:sz w:val="16"/>
        <w:szCs w:val="16"/>
      </w:rPr>
      <w:t xml:space="preserve">Obrazec </w:t>
    </w:r>
    <w:r w:rsidR="00474485">
      <w:rPr>
        <w:i/>
        <w:sz w:val="16"/>
        <w:szCs w:val="16"/>
      </w:rPr>
      <w:t>V</w:t>
    </w:r>
    <w:r w:rsidRPr="009722C8">
      <w:rPr>
        <w:i/>
        <w:sz w:val="16"/>
        <w:szCs w:val="16"/>
      </w:rPr>
      <w:t>-4</w:t>
    </w:r>
    <w:r w:rsidR="00FB47BF">
      <w:rPr>
        <w:i/>
        <w:sz w:val="16"/>
        <w:szCs w:val="16"/>
      </w:rPr>
      <w:t>b</w:t>
    </w:r>
    <w:r w:rsidRPr="009722C8">
      <w:rPr>
        <w:i/>
        <w:sz w:val="16"/>
        <w:szCs w:val="16"/>
      </w:rPr>
      <w:tab/>
    </w:r>
    <w:r w:rsidRPr="009722C8">
      <w:rPr>
        <w:i/>
        <w:sz w:val="16"/>
        <w:szCs w:val="16"/>
      </w:rPr>
      <w:tab/>
      <w:t>Referenčno potrdilo</w:t>
    </w:r>
    <w:r w:rsidR="00832B51" w:rsidRPr="009722C8">
      <w:rPr>
        <w:i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AD365" w14:textId="77777777" w:rsidR="00FB47BF" w:rsidRDefault="00FB47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1181"/>
    <w:multiLevelType w:val="hybridMultilevel"/>
    <w:tmpl w:val="A6A0F310"/>
    <w:lvl w:ilvl="0" w:tplc="600C0A9E">
      <w:start w:val="1"/>
      <w:numFmt w:val="lowerLetter"/>
      <w:lvlText w:val="%1)"/>
      <w:lvlJc w:val="left"/>
      <w:pPr>
        <w:ind w:left="720" w:hanging="360"/>
      </w:pPr>
      <w:rPr>
        <w:rFonts w:eastAsia="Times New Roman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5F33"/>
    <w:multiLevelType w:val="hybridMultilevel"/>
    <w:tmpl w:val="0C5EC680"/>
    <w:lvl w:ilvl="0" w:tplc="7506C65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692252"/>
    <w:multiLevelType w:val="hybridMultilevel"/>
    <w:tmpl w:val="C37C1E28"/>
    <w:lvl w:ilvl="0" w:tplc="A8B25E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F4D0C"/>
    <w:multiLevelType w:val="hybridMultilevel"/>
    <w:tmpl w:val="CEDC4D1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B1DA2"/>
    <w:multiLevelType w:val="hybridMultilevel"/>
    <w:tmpl w:val="FDF8B04C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5A06084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9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6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04470C"/>
    <w:multiLevelType w:val="hybridMultilevel"/>
    <w:tmpl w:val="7C5C46B4"/>
    <w:lvl w:ilvl="0" w:tplc="E6000AE0">
      <w:start w:val="6"/>
      <w:numFmt w:val="bullet"/>
      <w:lvlText w:val="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182EC8"/>
    <w:multiLevelType w:val="hybridMultilevel"/>
    <w:tmpl w:val="2CDEBE9C"/>
    <w:lvl w:ilvl="0" w:tplc="B414F0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04FE3"/>
    <w:multiLevelType w:val="hybridMultilevel"/>
    <w:tmpl w:val="FFEC8ED0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697E9C58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203465"/>
    <w:multiLevelType w:val="hybridMultilevel"/>
    <w:tmpl w:val="698EFB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EC1522"/>
    <w:multiLevelType w:val="hybridMultilevel"/>
    <w:tmpl w:val="C2001C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31" w15:restartNumberingAfterBreak="0">
    <w:nsid w:val="528D210B"/>
    <w:multiLevelType w:val="hybridMultilevel"/>
    <w:tmpl w:val="1F38EA38"/>
    <w:lvl w:ilvl="0" w:tplc="4D201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B8289B"/>
    <w:multiLevelType w:val="hybridMultilevel"/>
    <w:tmpl w:val="A1ACED8E"/>
    <w:lvl w:ilvl="0" w:tplc="44A25DD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2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46071531">
    <w:abstractNumId w:val="32"/>
  </w:num>
  <w:num w:numId="2" w16cid:durableId="1523856319">
    <w:abstractNumId w:val="24"/>
  </w:num>
  <w:num w:numId="3" w16cid:durableId="1978483855">
    <w:abstractNumId w:val="14"/>
  </w:num>
  <w:num w:numId="4" w16cid:durableId="754403522">
    <w:abstractNumId w:val="15"/>
  </w:num>
  <w:num w:numId="5" w16cid:durableId="1666665401">
    <w:abstractNumId w:val="41"/>
  </w:num>
  <w:num w:numId="6" w16cid:durableId="1809013744">
    <w:abstractNumId w:val="30"/>
  </w:num>
  <w:num w:numId="7" w16cid:durableId="1344547969">
    <w:abstractNumId w:val="8"/>
  </w:num>
  <w:num w:numId="8" w16cid:durableId="180124585">
    <w:abstractNumId w:val="37"/>
  </w:num>
  <w:num w:numId="9" w16cid:durableId="1388987476">
    <w:abstractNumId w:val="38"/>
  </w:num>
  <w:num w:numId="10" w16cid:durableId="1452168984">
    <w:abstractNumId w:val="28"/>
  </w:num>
  <w:num w:numId="11" w16cid:durableId="1262838522">
    <w:abstractNumId w:val="36"/>
  </w:num>
  <w:num w:numId="12" w16cid:durableId="2081905906">
    <w:abstractNumId w:val="29"/>
  </w:num>
  <w:num w:numId="13" w16cid:durableId="979965149">
    <w:abstractNumId w:val="7"/>
  </w:num>
  <w:num w:numId="14" w16cid:durableId="1350715156">
    <w:abstractNumId w:val="43"/>
  </w:num>
  <w:num w:numId="15" w16cid:durableId="103960459">
    <w:abstractNumId w:val="27"/>
  </w:num>
  <w:num w:numId="16" w16cid:durableId="1330913007">
    <w:abstractNumId w:val="9"/>
  </w:num>
  <w:num w:numId="17" w16cid:durableId="1996641829">
    <w:abstractNumId w:val="2"/>
  </w:num>
  <w:num w:numId="18" w16cid:durableId="267391701">
    <w:abstractNumId w:val="13"/>
  </w:num>
  <w:num w:numId="19" w16cid:durableId="1711807593">
    <w:abstractNumId w:val="12"/>
  </w:num>
  <w:num w:numId="20" w16cid:durableId="1414813157">
    <w:abstractNumId w:val="22"/>
  </w:num>
  <w:num w:numId="21" w16cid:durableId="2135324093">
    <w:abstractNumId w:val="33"/>
  </w:num>
  <w:num w:numId="22" w16cid:durableId="1702433500">
    <w:abstractNumId w:val="16"/>
  </w:num>
  <w:num w:numId="23" w16cid:durableId="1806049523">
    <w:abstractNumId w:val="34"/>
  </w:num>
  <w:num w:numId="24" w16cid:durableId="1775513836">
    <w:abstractNumId w:val="42"/>
  </w:num>
  <w:num w:numId="25" w16cid:durableId="1608197267">
    <w:abstractNumId w:val="11"/>
  </w:num>
  <w:num w:numId="26" w16cid:durableId="1020205081">
    <w:abstractNumId w:val="18"/>
  </w:num>
  <w:num w:numId="27" w16cid:durableId="1757438301">
    <w:abstractNumId w:val="6"/>
  </w:num>
  <w:num w:numId="28" w16cid:durableId="1030450603">
    <w:abstractNumId w:val="17"/>
  </w:num>
  <w:num w:numId="29" w16cid:durableId="1610624145">
    <w:abstractNumId w:val="10"/>
  </w:num>
  <w:num w:numId="30" w16cid:durableId="1001665845">
    <w:abstractNumId w:val="26"/>
  </w:num>
  <w:num w:numId="31" w16cid:durableId="1304585033">
    <w:abstractNumId w:val="35"/>
  </w:num>
  <w:num w:numId="32" w16cid:durableId="670446675">
    <w:abstractNumId w:val="40"/>
  </w:num>
  <w:num w:numId="33" w16cid:durableId="1799376953">
    <w:abstractNumId w:val="23"/>
  </w:num>
  <w:num w:numId="34" w16cid:durableId="1129782000">
    <w:abstractNumId w:val="20"/>
  </w:num>
  <w:num w:numId="35" w16cid:durableId="2009475123">
    <w:abstractNumId w:val="1"/>
  </w:num>
  <w:num w:numId="36" w16cid:durableId="91055601">
    <w:abstractNumId w:val="21"/>
  </w:num>
  <w:num w:numId="37" w16cid:durableId="1513226248">
    <w:abstractNumId w:val="5"/>
  </w:num>
  <w:num w:numId="38" w16cid:durableId="1949501910">
    <w:abstractNumId w:val="31"/>
  </w:num>
  <w:num w:numId="39" w16cid:durableId="1859197430">
    <w:abstractNumId w:val="25"/>
  </w:num>
  <w:num w:numId="40" w16cid:durableId="528958069">
    <w:abstractNumId w:val="3"/>
  </w:num>
  <w:num w:numId="41" w16cid:durableId="600189490">
    <w:abstractNumId w:val="4"/>
  </w:num>
  <w:num w:numId="42" w16cid:durableId="891767268">
    <w:abstractNumId w:val="0"/>
  </w:num>
  <w:num w:numId="43" w16cid:durableId="871966751">
    <w:abstractNumId w:val="39"/>
  </w:num>
  <w:num w:numId="44" w16cid:durableId="410468822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47"/>
    <w:rsid w:val="00000D19"/>
    <w:rsid w:val="000023FC"/>
    <w:rsid w:val="00002AB7"/>
    <w:rsid w:val="000035E0"/>
    <w:rsid w:val="0000411C"/>
    <w:rsid w:val="00004DEB"/>
    <w:rsid w:val="000063A7"/>
    <w:rsid w:val="00010810"/>
    <w:rsid w:val="00010D85"/>
    <w:rsid w:val="000113FE"/>
    <w:rsid w:val="000145E3"/>
    <w:rsid w:val="000204A1"/>
    <w:rsid w:val="00026408"/>
    <w:rsid w:val="0003517F"/>
    <w:rsid w:val="00037426"/>
    <w:rsid w:val="000431FA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A80"/>
    <w:rsid w:val="0008505B"/>
    <w:rsid w:val="000919AF"/>
    <w:rsid w:val="00092B0B"/>
    <w:rsid w:val="000933A7"/>
    <w:rsid w:val="00095555"/>
    <w:rsid w:val="00095590"/>
    <w:rsid w:val="00095778"/>
    <w:rsid w:val="00095B3A"/>
    <w:rsid w:val="0009714A"/>
    <w:rsid w:val="000A0BE8"/>
    <w:rsid w:val="000A0E4E"/>
    <w:rsid w:val="000A0ED5"/>
    <w:rsid w:val="000A4A16"/>
    <w:rsid w:val="000A6FA3"/>
    <w:rsid w:val="000A7A5C"/>
    <w:rsid w:val="000B0160"/>
    <w:rsid w:val="000B0EE3"/>
    <w:rsid w:val="000B3849"/>
    <w:rsid w:val="000C1067"/>
    <w:rsid w:val="000C130A"/>
    <w:rsid w:val="000C2B9E"/>
    <w:rsid w:val="000C44BC"/>
    <w:rsid w:val="000C4A24"/>
    <w:rsid w:val="000C6AB1"/>
    <w:rsid w:val="000C6DD3"/>
    <w:rsid w:val="000D01FC"/>
    <w:rsid w:val="000D06B1"/>
    <w:rsid w:val="000D0DCE"/>
    <w:rsid w:val="000D1629"/>
    <w:rsid w:val="000D1EAA"/>
    <w:rsid w:val="000D3823"/>
    <w:rsid w:val="000D4EC6"/>
    <w:rsid w:val="000D576B"/>
    <w:rsid w:val="000D7853"/>
    <w:rsid w:val="000D7E5C"/>
    <w:rsid w:val="000E1CA4"/>
    <w:rsid w:val="000E323E"/>
    <w:rsid w:val="000E3C1A"/>
    <w:rsid w:val="000E6EE1"/>
    <w:rsid w:val="000F0714"/>
    <w:rsid w:val="000F3C4F"/>
    <w:rsid w:val="000F61BF"/>
    <w:rsid w:val="000F7149"/>
    <w:rsid w:val="000F7954"/>
    <w:rsid w:val="00100404"/>
    <w:rsid w:val="00100863"/>
    <w:rsid w:val="00100C58"/>
    <w:rsid w:val="00100DB5"/>
    <w:rsid w:val="00100E51"/>
    <w:rsid w:val="0010252E"/>
    <w:rsid w:val="0010342A"/>
    <w:rsid w:val="001046A6"/>
    <w:rsid w:val="00104A95"/>
    <w:rsid w:val="00106B92"/>
    <w:rsid w:val="00107F54"/>
    <w:rsid w:val="0011251D"/>
    <w:rsid w:val="001175EE"/>
    <w:rsid w:val="00117644"/>
    <w:rsid w:val="00121210"/>
    <w:rsid w:val="00121A77"/>
    <w:rsid w:val="00121C3C"/>
    <w:rsid w:val="00125269"/>
    <w:rsid w:val="00126DE5"/>
    <w:rsid w:val="00130274"/>
    <w:rsid w:val="00132EC7"/>
    <w:rsid w:val="00146CB6"/>
    <w:rsid w:val="00146E59"/>
    <w:rsid w:val="00153FFD"/>
    <w:rsid w:val="001612CD"/>
    <w:rsid w:val="0016214F"/>
    <w:rsid w:val="00163663"/>
    <w:rsid w:val="00165481"/>
    <w:rsid w:val="001673C2"/>
    <w:rsid w:val="00172F25"/>
    <w:rsid w:val="00173575"/>
    <w:rsid w:val="00173ED9"/>
    <w:rsid w:val="001807F7"/>
    <w:rsid w:val="00180E11"/>
    <w:rsid w:val="00181C15"/>
    <w:rsid w:val="00184195"/>
    <w:rsid w:val="00184A87"/>
    <w:rsid w:val="00186AF3"/>
    <w:rsid w:val="00192333"/>
    <w:rsid w:val="00194412"/>
    <w:rsid w:val="001945D2"/>
    <w:rsid w:val="0019545D"/>
    <w:rsid w:val="00196CEB"/>
    <w:rsid w:val="00197898"/>
    <w:rsid w:val="001A1755"/>
    <w:rsid w:val="001A22DA"/>
    <w:rsid w:val="001A5E08"/>
    <w:rsid w:val="001B0C6A"/>
    <w:rsid w:val="001B1B7D"/>
    <w:rsid w:val="001B21FB"/>
    <w:rsid w:val="001B39BA"/>
    <w:rsid w:val="001C0269"/>
    <w:rsid w:val="001C0FA2"/>
    <w:rsid w:val="001C1B76"/>
    <w:rsid w:val="001C2422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06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1F77BC"/>
    <w:rsid w:val="00200400"/>
    <w:rsid w:val="002036C7"/>
    <w:rsid w:val="00204F10"/>
    <w:rsid w:val="00205B36"/>
    <w:rsid w:val="002125DA"/>
    <w:rsid w:val="0021262B"/>
    <w:rsid w:val="00214BB9"/>
    <w:rsid w:val="00214E6D"/>
    <w:rsid w:val="002171E9"/>
    <w:rsid w:val="0021756F"/>
    <w:rsid w:val="00221CB3"/>
    <w:rsid w:val="00223060"/>
    <w:rsid w:val="00224AE4"/>
    <w:rsid w:val="00225A34"/>
    <w:rsid w:val="00226079"/>
    <w:rsid w:val="0022775F"/>
    <w:rsid w:val="00227FB8"/>
    <w:rsid w:val="00231795"/>
    <w:rsid w:val="00232B4B"/>
    <w:rsid w:val="00232D5E"/>
    <w:rsid w:val="0023445A"/>
    <w:rsid w:val="00236823"/>
    <w:rsid w:val="002415F7"/>
    <w:rsid w:val="00243B50"/>
    <w:rsid w:val="00243E10"/>
    <w:rsid w:val="002508A9"/>
    <w:rsid w:val="00250C6D"/>
    <w:rsid w:val="00251B8B"/>
    <w:rsid w:val="00252305"/>
    <w:rsid w:val="00253486"/>
    <w:rsid w:val="002536F9"/>
    <w:rsid w:val="00260065"/>
    <w:rsid w:val="00261AA6"/>
    <w:rsid w:val="00265EB1"/>
    <w:rsid w:val="00266562"/>
    <w:rsid w:val="002675A2"/>
    <w:rsid w:val="00267F50"/>
    <w:rsid w:val="002705D8"/>
    <w:rsid w:val="002710DD"/>
    <w:rsid w:val="002726A4"/>
    <w:rsid w:val="0029252E"/>
    <w:rsid w:val="00292C07"/>
    <w:rsid w:val="00294CCE"/>
    <w:rsid w:val="00296019"/>
    <w:rsid w:val="002A1B4D"/>
    <w:rsid w:val="002A1F4F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4E65"/>
    <w:rsid w:val="002C6A88"/>
    <w:rsid w:val="002D08B4"/>
    <w:rsid w:val="002D3370"/>
    <w:rsid w:val="002D50E2"/>
    <w:rsid w:val="002E3F6C"/>
    <w:rsid w:val="002E40BF"/>
    <w:rsid w:val="002E6911"/>
    <w:rsid w:val="002E6C81"/>
    <w:rsid w:val="002E78F1"/>
    <w:rsid w:val="002E7DCC"/>
    <w:rsid w:val="002F0695"/>
    <w:rsid w:val="002F722C"/>
    <w:rsid w:val="002F73BE"/>
    <w:rsid w:val="002F7C13"/>
    <w:rsid w:val="003022F5"/>
    <w:rsid w:val="00305AD6"/>
    <w:rsid w:val="003121CF"/>
    <w:rsid w:val="003140CD"/>
    <w:rsid w:val="00317745"/>
    <w:rsid w:val="003178D3"/>
    <w:rsid w:val="00317E0B"/>
    <w:rsid w:val="003206E2"/>
    <w:rsid w:val="00322067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623CE"/>
    <w:rsid w:val="003647EB"/>
    <w:rsid w:val="003660E4"/>
    <w:rsid w:val="00367D00"/>
    <w:rsid w:val="0037017D"/>
    <w:rsid w:val="00377F8C"/>
    <w:rsid w:val="003836A9"/>
    <w:rsid w:val="003855EB"/>
    <w:rsid w:val="00387343"/>
    <w:rsid w:val="003879E7"/>
    <w:rsid w:val="00391B14"/>
    <w:rsid w:val="00393F5C"/>
    <w:rsid w:val="003944AE"/>
    <w:rsid w:val="0039564D"/>
    <w:rsid w:val="0039565D"/>
    <w:rsid w:val="003962F2"/>
    <w:rsid w:val="00397DEB"/>
    <w:rsid w:val="003A0A99"/>
    <w:rsid w:val="003A12D9"/>
    <w:rsid w:val="003A7631"/>
    <w:rsid w:val="003B04F8"/>
    <w:rsid w:val="003B0961"/>
    <w:rsid w:val="003B4087"/>
    <w:rsid w:val="003C0151"/>
    <w:rsid w:val="003C115D"/>
    <w:rsid w:val="003C32CD"/>
    <w:rsid w:val="003D4270"/>
    <w:rsid w:val="003D453D"/>
    <w:rsid w:val="003D4586"/>
    <w:rsid w:val="003D4CE6"/>
    <w:rsid w:val="003D66FC"/>
    <w:rsid w:val="003D7DC4"/>
    <w:rsid w:val="003E124B"/>
    <w:rsid w:val="003E4926"/>
    <w:rsid w:val="003E4CEE"/>
    <w:rsid w:val="003E50A7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4E4F"/>
    <w:rsid w:val="00415F2D"/>
    <w:rsid w:val="00415FED"/>
    <w:rsid w:val="0042190F"/>
    <w:rsid w:val="004232B0"/>
    <w:rsid w:val="004249DE"/>
    <w:rsid w:val="00426A06"/>
    <w:rsid w:val="00431D18"/>
    <w:rsid w:val="00431F0D"/>
    <w:rsid w:val="00432AC9"/>
    <w:rsid w:val="00432B6E"/>
    <w:rsid w:val="00433963"/>
    <w:rsid w:val="00433C8A"/>
    <w:rsid w:val="00444686"/>
    <w:rsid w:val="00446129"/>
    <w:rsid w:val="004479CD"/>
    <w:rsid w:val="0045008C"/>
    <w:rsid w:val="0045011E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4485"/>
    <w:rsid w:val="0047793F"/>
    <w:rsid w:val="00477E07"/>
    <w:rsid w:val="0048203E"/>
    <w:rsid w:val="004839BE"/>
    <w:rsid w:val="00485DB5"/>
    <w:rsid w:val="004871F5"/>
    <w:rsid w:val="00491571"/>
    <w:rsid w:val="00492B9F"/>
    <w:rsid w:val="004948BA"/>
    <w:rsid w:val="00496483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1F08"/>
    <w:rsid w:val="004D28B3"/>
    <w:rsid w:val="004D28DA"/>
    <w:rsid w:val="004D66B1"/>
    <w:rsid w:val="004D7A8E"/>
    <w:rsid w:val="004E060E"/>
    <w:rsid w:val="004E2BAF"/>
    <w:rsid w:val="004E4766"/>
    <w:rsid w:val="004E4800"/>
    <w:rsid w:val="004F10A2"/>
    <w:rsid w:val="004F26D5"/>
    <w:rsid w:val="00500322"/>
    <w:rsid w:val="005011DF"/>
    <w:rsid w:val="00515626"/>
    <w:rsid w:val="0051683E"/>
    <w:rsid w:val="00522A62"/>
    <w:rsid w:val="00522FBD"/>
    <w:rsid w:val="00526D2B"/>
    <w:rsid w:val="0053318C"/>
    <w:rsid w:val="0053445A"/>
    <w:rsid w:val="00534F7F"/>
    <w:rsid w:val="0054270E"/>
    <w:rsid w:val="00543A71"/>
    <w:rsid w:val="00547518"/>
    <w:rsid w:val="005550A3"/>
    <w:rsid w:val="005602EF"/>
    <w:rsid w:val="00560FFE"/>
    <w:rsid w:val="00563654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0151"/>
    <w:rsid w:val="00591412"/>
    <w:rsid w:val="005924DE"/>
    <w:rsid w:val="00596713"/>
    <w:rsid w:val="00596C94"/>
    <w:rsid w:val="005A13B7"/>
    <w:rsid w:val="005A637C"/>
    <w:rsid w:val="005A67D8"/>
    <w:rsid w:val="005B175F"/>
    <w:rsid w:val="005B2052"/>
    <w:rsid w:val="005B4455"/>
    <w:rsid w:val="005B4DA2"/>
    <w:rsid w:val="005B584E"/>
    <w:rsid w:val="005B63E3"/>
    <w:rsid w:val="005C749C"/>
    <w:rsid w:val="005D0909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124C"/>
    <w:rsid w:val="005E1473"/>
    <w:rsid w:val="005E6602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3373"/>
    <w:rsid w:val="00615103"/>
    <w:rsid w:val="0061617A"/>
    <w:rsid w:val="00616FA9"/>
    <w:rsid w:val="00621842"/>
    <w:rsid w:val="00625714"/>
    <w:rsid w:val="00626657"/>
    <w:rsid w:val="00632ACA"/>
    <w:rsid w:val="006367B6"/>
    <w:rsid w:val="00636F96"/>
    <w:rsid w:val="006402A5"/>
    <w:rsid w:val="00641ED6"/>
    <w:rsid w:val="006473F9"/>
    <w:rsid w:val="00650445"/>
    <w:rsid w:val="006522D0"/>
    <w:rsid w:val="0065333F"/>
    <w:rsid w:val="00653761"/>
    <w:rsid w:val="00656646"/>
    <w:rsid w:val="00657A98"/>
    <w:rsid w:val="006608DD"/>
    <w:rsid w:val="0066229D"/>
    <w:rsid w:val="006638FC"/>
    <w:rsid w:val="006644B1"/>
    <w:rsid w:val="00670434"/>
    <w:rsid w:val="006739A6"/>
    <w:rsid w:val="00673AB2"/>
    <w:rsid w:val="006816D1"/>
    <w:rsid w:val="00681E52"/>
    <w:rsid w:val="006860A3"/>
    <w:rsid w:val="00686E40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70E4"/>
    <w:rsid w:val="006F272A"/>
    <w:rsid w:val="006F3954"/>
    <w:rsid w:val="006F5099"/>
    <w:rsid w:val="00700A18"/>
    <w:rsid w:val="00700A35"/>
    <w:rsid w:val="00700FBB"/>
    <w:rsid w:val="00702FBA"/>
    <w:rsid w:val="00703318"/>
    <w:rsid w:val="00706FD3"/>
    <w:rsid w:val="00707849"/>
    <w:rsid w:val="0071202E"/>
    <w:rsid w:val="00712A83"/>
    <w:rsid w:val="007135C2"/>
    <w:rsid w:val="007139E6"/>
    <w:rsid w:val="00730B2C"/>
    <w:rsid w:val="00731E62"/>
    <w:rsid w:val="0073356D"/>
    <w:rsid w:val="00733A91"/>
    <w:rsid w:val="0073421A"/>
    <w:rsid w:val="00735710"/>
    <w:rsid w:val="00735E13"/>
    <w:rsid w:val="00736370"/>
    <w:rsid w:val="00736984"/>
    <w:rsid w:val="00740A0E"/>
    <w:rsid w:val="00740AAE"/>
    <w:rsid w:val="00741C87"/>
    <w:rsid w:val="00742BAE"/>
    <w:rsid w:val="007430A6"/>
    <w:rsid w:val="00743545"/>
    <w:rsid w:val="00745222"/>
    <w:rsid w:val="0074716A"/>
    <w:rsid w:val="007475E8"/>
    <w:rsid w:val="007507B8"/>
    <w:rsid w:val="0075199B"/>
    <w:rsid w:val="00753342"/>
    <w:rsid w:val="0075597B"/>
    <w:rsid w:val="0075739C"/>
    <w:rsid w:val="0076067C"/>
    <w:rsid w:val="0076273F"/>
    <w:rsid w:val="007647D8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7A88"/>
    <w:rsid w:val="007A7B0F"/>
    <w:rsid w:val="007B1DBF"/>
    <w:rsid w:val="007B2CE8"/>
    <w:rsid w:val="007B3B67"/>
    <w:rsid w:val="007B564C"/>
    <w:rsid w:val="007B5E7C"/>
    <w:rsid w:val="007C0CB5"/>
    <w:rsid w:val="007C18C2"/>
    <w:rsid w:val="007C3214"/>
    <w:rsid w:val="007C32A4"/>
    <w:rsid w:val="007C4C4A"/>
    <w:rsid w:val="007D502D"/>
    <w:rsid w:val="007D6179"/>
    <w:rsid w:val="007D7EBA"/>
    <w:rsid w:val="007E056C"/>
    <w:rsid w:val="007E3B5F"/>
    <w:rsid w:val="007E6CE1"/>
    <w:rsid w:val="007E777E"/>
    <w:rsid w:val="007F1EB8"/>
    <w:rsid w:val="007F2F69"/>
    <w:rsid w:val="00800979"/>
    <w:rsid w:val="00807F0F"/>
    <w:rsid w:val="00814459"/>
    <w:rsid w:val="008231BF"/>
    <w:rsid w:val="00823F2E"/>
    <w:rsid w:val="00824E05"/>
    <w:rsid w:val="00825580"/>
    <w:rsid w:val="00826CC8"/>
    <w:rsid w:val="008312D9"/>
    <w:rsid w:val="00831CAA"/>
    <w:rsid w:val="00832AC3"/>
    <w:rsid w:val="00832B51"/>
    <w:rsid w:val="00832ECE"/>
    <w:rsid w:val="008348F9"/>
    <w:rsid w:val="008353AE"/>
    <w:rsid w:val="008367E9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31C9"/>
    <w:rsid w:val="00856E51"/>
    <w:rsid w:val="0086066F"/>
    <w:rsid w:val="00863413"/>
    <w:rsid w:val="00864DE9"/>
    <w:rsid w:val="0086585A"/>
    <w:rsid w:val="00865D8C"/>
    <w:rsid w:val="00872EDC"/>
    <w:rsid w:val="008773A8"/>
    <w:rsid w:val="008823DC"/>
    <w:rsid w:val="00885649"/>
    <w:rsid w:val="0088627D"/>
    <w:rsid w:val="008901F0"/>
    <w:rsid w:val="00890573"/>
    <w:rsid w:val="00890BB3"/>
    <w:rsid w:val="0089175B"/>
    <w:rsid w:val="00892742"/>
    <w:rsid w:val="00892AA5"/>
    <w:rsid w:val="008972CC"/>
    <w:rsid w:val="008A0867"/>
    <w:rsid w:val="008A13C9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C6A1E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39E"/>
    <w:rsid w:val="00931474"/>
    <w:rsid w:val="00931E40"/>
    <w:rsid w:val="00932C82"/>
    <w:rsid w:val="00932D40"/>
    <w:rsid w:val="009357FB"/>
    <w:rsid w:val="00935FE2"/>
    <w:rsid w:val="00936380"/>
    <w:rsid w:val="009367DE"/>
    <w:rsid w:val="00937F01"/>
    <w:rsid w:val="0094136E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2B45"/>
    <w:rsid w:val="009659DC"/>
    <w:rsid w:val="0096660B"/>
    <w:rsid w:val="00967BDC"/>
    <w:rsid w:val="009700F8"/>
    <w:rsid w:val="009720AE"/>
    <w:rsid w:val="009722C8"/>
    <w:rsid w:val="00972E4D"/>
    <w:rsid w:val="00973782"/>
    <w:rsid w:val="00973879"/>
    <w:rsid w:val="009851A8"/>
    <w:rsid w:val="00987F7F"/>
    <w:rsid w:val="009909B6"/>
    <w:rsid w:val="00992189"/>
    <w:rsid w:val="009941A7"/>
    <w:rsid w:val="009950E3"/>
    <w:rsid w:val="009954FA"/>
    <w:rsid w:val="00996B8E"/>
    <w:rsid w:val="009A3768"/>
    <w:rsid w:val="009A5E2C"/>
    <w:rsid w:val="009A65B7"/>
    <w:rsid w:val="009A69A3"/>
    <w:rsid w:val="009A79FD"/>
    <w:rsid w:val="009B0CC4"/>
    <w:rsid w:val="009B42FE"/>
    <w:rsid w:val="009B49E0"/>
    <w:rsid w:val="009B57A9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29B7"/>
    <w:rsid w:val="00A131A8"/>
    <w:rsid w:val="00A131B9"/>
    <w:rsid w:val="00A13C39"/>
    <w:rsid w:val="00A14546"/>
    <w:rsid w:val="00A15397"/>
    <w:rsid w:val="00A164E2"/>
    <w:rsid w:val="00A178CA"/>
    <w:rsid w:val="00A17B8B"/>
    <w:rsid w:val="00A20D6C"/>
    <w:rsid w:val="00A23E86"/>
    <w:rsid w:val="00A24354"/>
    <w:rsid w:val="00A27CF3"/>
    <w:rsid w:val="00A3149A"/>
    <w:rsid w:val="00A31DB6"/>
    <w:rsid w:val="00A34854"/>
    <w:rsid w:val="00A34DB6"/>
    <w:rsid w:val="00A406BD"/>
    <w:rsid w:val="00A42631"/>
    <w:rsid w:val="00A4350A"/>
    <w:rsid w:val="00A44592"/>
    <w:rsid w:val="00A445F5"/>
    <w:rsid w:val="00A468A0"/>
    <w:rsid w:val="00A47068"/>
    <w:rsid w:val="00A523AD"/>
    <w:rsid w:val="00A53E6D"/>
    <w:rsid w:val="00A551A5"/>
    <w:rsid w:val="00A559A4"/>
    <w:rsid w:val="00A613E3"/>
    <w:rsid w:val="00A619B4"/>
    <w:rsid w:val="00A64C2C"/>
    <w:rsid w:val="00A6550C"/>
    <w:rsid w:val="00A76BF7"/>
    <w:rsid w:val="00A7784A"/>
    <w:rsid w:val="00A80516"/>
    <w:rsid w:val="00A8051C"/>
    <w:rsid w:val="00A809CB"/>
    <w:rsid w:val="00A81355"/>
    <w:rsid w:val="00A81B20"/>
    <w:rsid w:val="00A830D6"/>
    <w:rsid w:val="00A84FB9"/>
    <w:rsid w:val="00A85531"/>
    <w:rsid w:val="00A86B9D"/>
    <w:rsid w:val="00A9050D"/>
    <w:rsid w:val="00A9089D"/>
    <w:rsid w:val="00A9378E"/>
    <w:rsid w:val="00A94A5E"/>
    <w:rsid w:val="00A96337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1633"/>
    <w:rsid w:val="00AC4B37"/>
    <w:rsid w:val="00AD38AA"/>
    <w:rsid w:val="00AD41B1"/>
    <w:rsid w:val="00AD6B7B"/>
    <w:rsid w:val="00AD7874"/>
    <w:rsid w:val="00AE04DE"/>
    <w:rsid w:val="00AE31B9"/>
    <w:rsid w:val="00AE5AB8"/>
    <w:rsid w:val="00AE5D9F"/>
    <w:rsid w:val="00AE61EE"/>
    <w:rsid w:val="00AE6639"/>
    <w:rsid w:val="00AF055F"/>
    <w:rsid w:val="00AF0CB3"/>
    <w:rsid w:val="00AF3DC1"/>
    <w:rsid w:val="00AF4D09"/>
    <w:rsid w:val="00AF4E75"/>
    <w:rsid w:val="00AF5597"/>
    <w:rsid w:val="00AF7D45"/>
    <w:rsid w:val="00B037BB"/>
    <w:rsid w:val="00B07831"/>
    <w:rsid w:val="00B07CEF"/>
    <w:rsid w:val="00B11F26"/>
    <w:rsid w:val="00B1352D"/>
    <w:rsid w:val="00B17FA5"/>
    <w:rsid w:val="00B227CA"/>
    <w:rsid w:val="00B2294A"/>
    <w:rsid w:val="00B27022"/>
    <w:rsid w:val="00B276E0"/>
    <w:rsid w:val="00B316CC"/>
    <w:rsid w:val="00B329F0"/>
    <w:rsid w:val="00B34188"/>
    <w:rsid w:val="00B359F6"/>
    <w:rsid w:val="00B36279"/>
    <w:rsid w:val="00B3719E"/>
    <w:rsid w:val="00B407FC"/>
    <w:rsid w:val="00B43446"/>
    <w:rsid w:val="00B45078"/>
    <w:rsid w:val="00B506B2"/>
    <w:rsid w:val="00B50C56"/>
    <w:rsid w:val="00B554FF"/>
    <w:rsid w:val="00B56AA9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28C"/>
    <w:rsid w:val="00B82851"/>
    <w:rsid w:val="00B87048"/>
    <w:rsid w:val="00B92BAF"/>
    <w:rsid w:val="00B96018"/>
    <w:rsid w:val="00BA0EAB"/>
    <w:rsid w:val="00BA1629"/>
    <w:rsid w:val="00BA24BE"/>
    <w:rsid w:val="00BA59A3"/>
    <w:rsid w:val="00BB040A"/>
    <w:rsid w:val="00BB24D0"/>
    <w:rsid w:val="00BB62B5"/>
    <w:rsid w:val="00BB6F40"/>
    <w:rsid w:val="00BC2025"/>
    <w:rsid w:val="00BC2B97"/>
    <w:rsid w:val="00BC35A5"/>
    <w:rsid w:val="00BC4224"/>
    <w:rsid w:val="00BC4E37"/>
    <w:rsid w:val="00BC7B4D"/>
    <w:rsid w:val="00BD026B"/>
    <w:rsid w:val="00BD1962"/>
    <w:rsid w:val="00BD19FA"/>
    <w:rsid w:val="00BD1FB5"/>
    <w:rsid w:val="00BD2AD6"/>
    <w:rsid w:val="00BD3ECF"/>
    <w:rsid w:val="00BD4A3B"/>
    <w:rsid w:val="00BD575B"/>
    <w:rsid w:val="00BD5AF6"/>
    <w:rsid w:val="00BE01B4"/>
    <w:rsid w:val="00BE1292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17FC2"/>
    <w:rsid w:val="00C20654"/>
    <w:rsid w:val="00C211C7"/>
    <w:rsid w:val="00C21BFB"/>
    <w:rsid w:val="00C21CFE"/>
    <w:rsid w:val="00C3012D"/>
    <w:rsid w:val="00C3214C"/>
    <w:rsid w:val="00C332B0"/>
    <w:rsid w:val="00C34EED"/>
    <w:rsid w:val="00C407E4"/>
    <w:rsid w:val="00C444E6"/>
    <w:rsid w:val="00C46D8E"/>
    <w:rsid w:val="00C4762B"/>
    <w:rsid w:val="00C50902"/>
    <w:rsid w:val="00C5266A"/>
    <w:rsid w:val="00C53594"/>
    <w:rsid w:val="00C54C82"/>
    <w:rsid w:val="00C5749D"/>
    <w:rsid w:val="00C600E7"/>
    <w:rsid w:val="00C607EB"/>
    <w:rsid w:val="00C60D24"/>
    <w:rsid w:val="00C611B3"/>
    <w:rsid w:val="00C613B3"/>
    <w:rsid w:val="00C63965"/>
    <w:rsid w:val="00C63FBF"/>
    <w:rsid w:val="00C65636"/>
    <w:rsid w:val="00C67BF5"/>
    <w:rsid w:val="00C67ECB"/>
    <w:rsid w:val="00C71FE7"/>
    <w:rsid w:val="00C76872"/>
    <w:rsid w:val="00C81276"/>
    <w:rsid w:val="00C821CE"/>
    <w:rsid w:val="00C827CD"/>
    <w:rsid w:val="00C83707"/>
    <w:rsid w:val="00C840D8"/>
    <w:rsid w:val="00C84CA3"/>
    <w:rsid w:val="00C9197E"/>
    <w:rsid w:val="00C91D4D"/>
    <w:rsid w:val="00C94BE3"/>
    <w:rsid w:val="00C95135"/>
    <w:rsid w:val="00C958AC"/>
    <w:rsid w:val="00CA2ED8"/>
    <w:rsid w:val="00CA3A64"/>
    <w:rsid w:val="00CA40A4"/>
    <w:rsid w:val="00CA44D6"/>
    <w:rsid w:val="00CA6B0C"/>
    <w:rsid w:val="00CA76FF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4DAE"/>
    <w:rsid w:val="00CE5A65"/>
    <w:rsid w:val="00CE64D4"/>
    <w:rsid w:val="00CF172E"/>
    <w:rsid w:val="00CF23F2"/>
    <w:rsid w:val="00CF2EC4"/>
    <w:rsid w:val="00CF3E5A"/>
    <w:rsid w:val="00CF6C9E"/>
    <w:rsid w:val="00D04F20"/>
    <w:rsid w:val="00D05BE9"/>
    <w:rsid w:val="00D05DDA"/>
    <w:rsid w:val="00D07F63"/>
    <w:rsid w:val="00D15EC3"/>
    <w:rsid w:val="00D16471"/>
    <w:rsid w:val="00D1680E"/>
    <w:rsid w:val="00D2259A"/>
    <w:rsid w:val="00D255A1"/>
    <w:rsid w:val="00D42701"/>
    <w:rsid w:val="00D42B0C"/>
    <w:rsid w:val="00D471BF"/>
    <w:rsid w:val="00D520FD"/>
    <w:rsid w:val="00D52393"/>
    <w:rsid w:val="00D53B44"/>
    <w:rsid w:val="00D54B19"/>
    <w:rsid w:val="00D60F9E"/>
    <w:rsid w:val="00D63AAB"/>
    <w:rsid w:val="00D65648"/>
    <w:rsid w:val="00D65886"/>
    <w:rsid w:val="00D65D70"/>
    <w:rsid w:val="00D6754C"/>
    <w:rsid w:val="00D75718"/>
    <w:rsid w:val="00D81E9C"/>
    <w:rsid w:val="00D83731"/>
    <w:rsid w:val="00D84790"/>
    <w:rsid w:val="00D860A7"/>
    <w:rsid w:val="00D90590"/>
    <w:rsid w:val="00D91032"/>
    <w:rsid w:val="00D93045"/>
    <w:rsid w:val="00D974B0"/>
    <w:rsid w:val="00D9790C"/>
    <w:rsid w:val="00DA0ACF"/>
    <w:rsid w:val="00DA13DF"/>
    <w:rsid w:val="00DA305B"/>
    <w:rsid w:val="00DA67CF"/>
    <w:rsid w:val="00DB3FFC"/>
    <w:rsid w:val="00DB5929"/>
    <w:rsid w:val="00DC02CD"/>
    <w:rsid w:val="00DC1C47"/>
    <w:rsid w:val="00DC4670"/>
    <w:rsid w:val="00DC4B51"/>
    <w:rsid w:val="00DD1239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E761C"/>
    <w:rsid w:val="00DF20FA"/>
    <w:rsid w:val="00DF44CA"/>
    <w:rsid w:val="00E004E7"/>
    <w:rsid w:val="00E00D31"/>
    <w:rsid w:val="00E06976"/>
    <w:rsid w:val="00E0731B"/>
    <w:rsid w:val="00E119F2"/>
    <w:rsid w:val="00E127E2"/>
    <w:rsid w:val="00E139B6"/>
    <w:rsid w:val="00E2258A"/>
    <w:rsid w:val="00E25D9D"/>
    <w:rsid w:val="00E2709C"/>
    <w:rsid w:val="00E30402"/>
    <w:rsid w:val="00E33321"/>
    <w:rsid w:val="00E333F3"/>
    <w:rsid w:val="00E35A10"/>
    <w:rsid w:val="00E4115A"/>
    <w:rsid w:val="00E415BC"/>
    <w:rsid w:val="00E51409"/>
    <w:rsid w:val="00E5441F"/>
    <w:rsid w:val="00E57FFB"/>
    <w:rsid w:val="00E60899"/>
    <w:rsid w:val="00E61571"/>
    <w:rsid w:val="00E63670"/>
    <w:rsid w:val="00E65E28"/>
    <w:rsid w:val="00E6775A"/>
    <w:rsid w:val="00E73F61"/>
    <w:rsid w:val="00E74D28"/>
    <w:rsid w:val="00E7735B"/>
    <w:rsid w:val="00E80079"/>
    <w:rsid w:val="00E80C74"/>
    <w:rsid w:val="00E87E33"/>
    <w:rsid w:val="00E905E7"/>
    <w:rsid w:val="00E908A1"/>
    <w:rsid w:val="00E93146"/>
    <w:rsid w:val="00E96600"/>
    <w:rsid w:val="00EA3365"/>
    <w:rsid w:val="00EA4E6A"/>
    <w:rsid w:val="00EA5C7A"/>
    <w:rsid w:val="00EA5CBC"/>
    <w:rsid w:val="00EA65A2"/>
    <w:rsid w:val="00EB1C5E"/>
    <w:rsid w:val="00EB2B44"/>
    <w:rsid w:val="00EB2E81"/>
    <w:rsid w:val="00EB5663"/>
    <w:rsid w:val="00EC4189"/>
    <w:rsid w:val="00EC4EA5"/>
    <w:rsid w:val="00EC6750"/>
    <w:rsid w:val="00ED15FB"/>
    <w:rsid w:val="00ED3FB8"/>
    <w:rsid w:val="00ED522F"/>
    <w:rsid w:val="00EE2D9D"/>
    <w:rsid w:val="00EE5D04"/>
    <w:rsid w:val="00EE6F8E"/>
    <w:rsid w:val="00EF2F23"/>
    <w:rsid w:val="00EF5019"/>
    <w:rsid w:val="00EF520A"/>
    <w:rsid w:val="00EF5CC3"/>
    <w:rsid w:val="00EF5EA9"/>
    <w:rsid w:val="00F00434"/>
    <w:rsid w:val="00F064AA"/>
    <w:rsid w:val="00F075FB"/>
    <w:rsid w:val="00F10A17"/>
    <w:rsid w:val="00F12432"/>
    <w:rsid w:val="00F12D27"/>
    <w:rsid w:val="00F154DC"/>
    <w:rsid w:val="00F15C34"/>
    <w:rsid w:val="00F16A35"/>
    <w:rsid w:val="00F202AC"/>
    <w:rsid w:val="00F21BA7"/>
    <w:rsid w:val="00F226D3"/>
    <w:rsid w:val="00F24789"/>
    <w:rsid w:val="00F25D68"/>
    <w:rsid w:val="00F30637"/>
    <w:rsid w:val="00F32AD0"/>
    <w:rsid w:val="00F33157"/>
    <w:rsid w:val="00F351FF"/>
    <w:rsid w:val="00F356D4"/>
    <w:rsid w:val="00F409CC"/>
    <w:rsid w:val="00F45DC2"/>
    <w:rsid w:val="00F471BA"/>
    <w:rsid w:val="00F47317"/>
    <w:rsid w:val="00F47E97"/>
    <w:rsid w:val="00F51BE8"/>
    <w:rsid w:val="00F51E0E"/>
    <w:rsid w:val="00F52962"/>
    <w:rsid w:val="00F53DA0"/>
    <w:rsid w:val="00F54F9B"/>
    <w:rsid w:val="00F56251"/>
    <w:rsid w:val="00F616A4"/>
    <w:rsid w:val="00F62A74"/>
    <w:rsid w:val="00F63CC9"/>
    <w:rsid w:val="00F65C6D"/>
    <w:rsid w:val="00F66E2C"/>
    <w:rsid w:val="00F67112"/>
    <w:rsid w:val="00F70246"/>
    <w:rsid w:val="00F704D5"/>
    <w:rsid w:val="00F744CB"/>
    <w:rsid w:val="00F76BDB"/>
    <w:rsid w:val="00F802AB"/>
    <w:rsid w:val="00F81479"/>
    <w:rsid w:val="00F814FF"/>
    <w:rsid w:val="00F865FD"/>
    <w:rsid w:val="00F86CD8"/>
    <w:rsid w:val="00F87DCE"/>
    <w:rsid w:val="00F90D77"/>
    <w:rsid w:val="00F97F13"/>
    <w:rsid w:val="00FA4DCA"/>
    <w:rsid w:val="00FA5C75"/>
    <w:rsid w:val="00FB2365"/>
    <w:rsid w:val="00FB47BF"/>
    <w:rsid w:val="00FB4DC1"/>
    <w:rsid w:val="00FB65B3"/>
    <w:rsid w:val="00FC070C"/>
    <w:rsid w:val="00FC0BA7"/>
    <w:rsid w:val="00FC0DAE"/>
    <w:rsid w:val="00FC495C"/>
    <w:rsid w:val="00FC6362"/>
    <w:rsid w:val="00FD18FD"/>
    <w:rsid w:val="00FD29DF"/>
    <w:rsid w:val="00FD5A96"/>
    <w:rsid w:val="00FD6CEC"/>
    <w:rsid w:val="00FE26B0"/>
    <w:rsid w:val="00FE53F9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AE78B3"/>
  <w15:docId w15:val="{E83AEC3B-D94B-4A19-B4AD-2247EC660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53342"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rsid w:val="00753342"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rsid w:val="00753342"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rsid w:val="00753342"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rsid w:val="00753342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rsid w:val="00753342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rsid w:val="00753342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rsid w:val="00753342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sid w:val="00753342"/>
    <w:rPr>
      <w:sz w:val="16"/>
    </w:rPr>
  </w:style>
  <w:style w:type="paragraph" w:styleId="Pripombabesedilo">
    <w:name w:val="annotation text"/>
    <w:basedOn w:val="Navaden"/>
    <w:link w:val="PripombabesediloZnak"/>
    <w:semiHidden/>
    <w:rsid w:val="00753342"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9EA3-0599-4944-BD8C-980E1CD5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3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Miha Pečečnik</cp:lastModifiedBy>
  <cp:revision>6</cp:revision>
  <cp:lastPrinted>2018-12-07T06:41:00Z</cp:lastPrinted>
  <dcterms:created xsi:type="dcterms:W3CDTF">2026-06-18T13:51:00Z</dcterms:created>
  <dcterms:modified xsi:type="dcterms:W3CDTF">2026-07-20T07:49:00Z</dcterms:modified>
</cp:coreProperties>
</file>